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9147D2" w14:textId="7755E870" w:rsidR="00535962" w:rsidRPr="00F7167E" w:rsidRDefault="00DB0768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1824" behindDoc="0" locked="0" layoutInCell="1" allowOverlap="1" wp14:anchorId="3CCC45DA" wp14:editId="321154E3">
                <wp:simplePos x="0" y="0"/>
                <wp:positionH relativeFrom="column">
                  <wp:posOffset>4114801</wp:posOffset>
                </wp:positionH>
                <wp:positionV relativeFrom="paragraph">
                  <wp:posOffset>-695325</wp:posOffset>
                </wp:positionV>
                <wp:extent cx="2283460" cy="701040"/>
                <wp:effectExtent l="0" t="0" r="21590" b="22860"/>
                <wp:wrapNone/>
                <wp:docPr id="1635698115" name="Grupo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8346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-2084599170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6D0FDB53" w14:textId="51C28600" w:rsidR="00DB0768" w:rsidRDefault="003858DC" w:rsidP="003858DC">
                                    <w:pPr>
                                      <w:autoSpaceDE w:val="0"/>
                                      <w:autoSpaceDN w:val="0"/>
                                      <w:jc w:val="center"/>
                                      <w:rPr>
                                        <w:rStyle w:val="Style2"/>
                                      </w:rPr>
                                    </w:pPr>
                                    <w:r w:rsidRPr="003858DC">
                                      <w:rPr>
                                        <w:rStyle w:val="Style2"/>
                                      </w:rPr>
                                      <w:t>MOPC-CCC-LPA-2026-0001</w:t>
                                    </w:r>
                                  </w:p>
                                  <w:p w14:paraId="145DF5B1" w14:textId="77777777" w:rsidR="00DB0768" w:rsidRPr="00535962" w:rsidRDefault="00662BE8" w:rsidP="00DB0768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3A7488F" w14:textId="77777777" w:rsidR="00DB0768" w:rsidRPr="00535962" w:rsidRDefault="00DB0768" w:rsidP="00DB0768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CCC45DA" id="Grupo 16" o:spid="_x0000_s1026" style="position:absolute;margin-left:324pt;margin-top:-54.75pt;width:179.8pt;height:55.2pt;z-index:251661824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-2084599170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6D0FDB53" w14:textId="51C28600" w:rsidR="00DB0768" w:rsidRDefault="003858DC" w:rsidP="003858DC">
                              <w:pPr>
                                <w:autoSpaceDE w:val="0"/>
                                <w:autoSpaceDN w:val="0"/>
                                <w:jc w:val="center"/>
                                <w:rPr>
                                  <w:rStyle w:val="Style2"/>
                                </w:rPr>
                              </w:pPr>
                              <w:r w:rsidRPr="003858DC">
                                <w:rPr>
                                  <w:rStyle w:val="Style2"/>
                                </w:rPr>
                                <w:t>MOPC-CCC-LPA-2026-0001</w:t>
                              </w:r>
                            </w:p>
                            <w:p w14:paraId="145DF5B1" w14:textId="77777777" w:rsidR="00DB0768" w:rsidRPr="00535962" w:rsidRDefault="00662BE8" w:rsidP="00DB0768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73A7488F" w14:textId="77777777" w:rsidR="00DB0768" w:rsidRPr="00535962" w:rsidRDefault="00DB0768" w:rsidP="00DB0768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D035C13" wp14:editId="35C30ECB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23229206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4EFEC0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035C13" id="Text Box 20" o:spid="_x0000_s1031" type="#_x0000_t202" style="position:absolute;margin-left:-31.1pt;margin-top:-46.5pt;width:74.65pt;height:24.0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BWI5sX4AAAAAoBAAAPAAAAAAAAAAAAAAAAADUEAABkcnMvZG93bnJldi54bWxQSwUGAAAA&#10;AAQABADzAAAAQgUAAAAA&#10;" filled="f" stroked="f">
                <v:textbox inset="0,0,0,0">
                  <w:txbxContent>
                    <w:p w14:paraId="194EFEC0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0800" behindDoc="0" locked="0" layoutInCell="1" allowOverlap="1" wp14:anchorId="5C22C1D2" wp14:editId="3C72877B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0C44CA2" wp14:editId="55BC9940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939B23" w14:textId="77777777" w:rsidR="0026335F" w:rsidRPr="0026335F" w:rsidRDefault="00662BE8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C44CA2" id="Text Box 12" o:spid="_x0000_s1032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h8oDKt4AAAAKAQAADwAAAAAAAAAAAAAAAAA+BAAAZHJzL2Rvd25yZXYueG1s&#10;UEsFBgAAAAAEAAQA8wAAAEkFAAAAAA==&#10;" filled="f" stroked="f">
                <v:textbox>
                  <w:txbxContent>
                    <w:p w14:paraId="54939B23" w14:textId="77777777" w:rsidR="0026335F" w:rsidRPr="0026335F" w:rsidRDefault="00662BE8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302A0326" wp14:editId="50FFF534">
                <wp:simplePos x="0" y="0"/>
                <wp:positionH relativeFrom="column">
                  <wp:posOffset>-528955</wp:posOffset>
                </wp:positionH>
                <wp:positionV relativeFrom="paragraph">
                  <wp:posOffset>-339598</wp:posOffset>
                </wp:positionV>
                <wp:extent cx="1028700" cy="1078230"/>
                <wp:effectExtent l="4445" t="0" r="0" b="0"/>
                <wp:wrapNone/>
                <wp:docPr id="147090663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1C326DC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51376B4" wp14:editId="43FB28EA">
                                      <wp:extent cx="799693" cy="266564"/>
                                      <wp:effectExtent l="0" t="0" r="635" b="635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26656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2A0326" id="Text Box 2" o:spid="_x0000_s1033" type="#_x0000_t202" style="position:absolute;margin-left:-41.65pt;margin-top:-26.75pt;width:81pt;height:84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rT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1C326DC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51376B4" wp14:editId="43FB28EA">
                                <wp:extent cx="799693" cy="266564"/>
                                <wp:effectExtent l="0" t="0" r="635" b="635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266564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3F7D42AB" w14:textId="7CA616E0" w:rsidR="00535962" w:rsidRPr="00535962" w:rsidRDefault="00DB0768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23E7505" wp14:editId="5155B5F1">
                <wp:simplePos x="0" y="0"/>
                <wp:positionH relativeFrom="column">
                  <wp:posOffset>1391940</wp:posOffset>
                </wp:positionH>
                <wp:positionV relativeFrom="paragraph">
                  <wp:posOffset>134823</wp:posOffset>
                </wp:positionV>
                <wp:extent cx="3171825" cy="279400"/>
                <wp:effectExtent l="0" t="0" r="1270" b="0"/>
                <wp:wrapNone/>
                <wp:docPr id="397135384" name="Cuadro de texto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8EF2FF" w14:textId="77777777" w:rsidR="00DB0768" w:rsidRPr="002E1412" w:rsidRDefault="00662BE8" w:rsidP="00DB0768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-2037341883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DB0768">
                                  <w:rPr>
                                    <w:rStyle w:val="Style6"/>
                                  </w:rPr>
                                  <w:t>MINISTERIO DE OBRAS PÚBLICAS Y COMUNICACIONES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3E7505" id="Cuadro de texto 17" o:spid="_x0000_s1034" type="#_x0000_t202" style="position:absolute;margin-left:109.6pt;margin-top:10.6pt;width:249.75pt;height:22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" stroked="f">
                <v:textbox>
                  <w:txbxContent>
                    <w:p w14:paraId="148EF2FF" w14:textId="77777777" w:rsidR="00DB0768" w:rsidRPr="002E1412" w:rsidRDefault="00662BE8" w:rsidP="00DB0768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-2037341883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DB0768">
                            <w:rPr>
                              <w:rStyle w:val="Style6"/>
                            </w:rPr>
                            <w:t>MINISTERIO DE OBRAS PÚBLICAS Y COMUNICACIONES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4407E1FE" wp14:editId="7D75A65C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3EA2FB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07E1FE" id="Text Box 13" o:spid="_x0000_s1035" type="#_x0000_t202" style="position:absolute;margin-left:415.05pt;margin-top:10.6pt;width:83.6pt;height:19.8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" filled="f" stroked="f">
                <v:textbox>
                  <w:txbxContent>
                    <w:p w14:paraId="453EA2FB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43736BDE" w14:textId="0E0F12B5" w:rsidR="00535962" w:rsidRDefault="00535962" w:rsidP="00535962"/>
    <w:p w14:paraId="3DFE0402" w14:textId="7ED4065E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54EC8AD4" w14:textId="559628BF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BF40524" wp14:editId="7645D293">
                <wp:simplePos x="0" y="0"/>
                <wp:positionH relativeFrom="column">
                  <wp:posOffset>1301115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FBAE22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F40524" id="Text Box 18" o:spid="_x0000_s1036" type="#_x0000_t202" style="position:absolute;left:0;text-align:left;margin-left:102.45pt;margin-top:6.45pt;width:278.6pt;height:21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NWIy1/dAAAACQEAAA8AAABkcnMv&#10;ZG93bnJldi54bWxMj8FOg0AQhu8mvsNmTLwYu5QUsMjSqInGa2sfYIApENlZwm4LfXvHk54mk//L&#10;P98Uu8UO6kKT7x0bWK8iUMS1a3puDRy/3h+fQPmA3ODgmAxcycOuvL0pMG/czHu6HEKrpIR9jga6&#10;EMZca193ZNGv3Egs2clNFoOsU6ubCWcpt4OOoyjVFnuWCx2O9NZR/X04WwOnz/kh2c7VRzhm+036&#10;in1Wuasx93fLyzOoQEv4g+FXX9ShFKfKnbnxajAQR5utoBLEMgXI0ngNqjKQJBnostD/Pyh/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NWIy1/dAAAACQEAAA8AAAAAAAAAAAAAAAAA&#10;UgQAAGRycy9kb3ducmV2LnhtbFBLBQYAAAAABAAEAPMAAABcBQAAAAA=&#10;" stroked="f">
                <v:textbox>
                  <w:txbxContent>
                    <w:p w14:paraId="78FBAE22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1196D982" w14:textId="1F495938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08B859CB" wp14:editId="744502A4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0" t="0" r="0" b="8255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D4BE0F" w14:textId="77777777" w:rsidR="002E1412" w:rsidRPr="002E1412" w:rsidRDefault="00662BE8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B859CB" id="Text Box 17" o:spid="_x0000_s1037" type="#_x0000_t202" style="position:absolute;left:0;text-align:left;margin-left:13.6pt;margin-top:7.65pt;width:420.2pt;height:23.3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40D4BE0F" w14:textId="77777777" w:rsidR="002E1412" w:rsidRPr="002E1412" w:rsidRDefault="00662BE8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32318AE" w14:textId="7F23E9B8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5476BDDA" w14:textId="7AAC0F3C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6A5E2A96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3994A6E4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16D34FF9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3AFC073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111929A5" w14:textId="77777777" w:rsidTr="00E82502">
        <w:trPr>
          <w:cantSplit/>
          <w:trHeight w:val="440"/>
        </w:trPr>
        <w:tc>
          <w:tcPr>
            <w:tcW w:w="9252" w:type="dxa"/>
          </w:tcPr>
          <w:p w14:paraId="4876D012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1C8DA8AF" w14:textId="77777777" w:rsidTr="00E82502">
        <w:trPr>
          <w:cantSplit/>
          <w:trHeight w:val="440"/>
        </w:trPr>
        <w:tc>
          <w:tcPr>
            <w:tcW w:w="9252" w:type="dxa"/>
          </w:tcPr>
          <w:p w14:paraId="0D5F500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1A146934" w14:textId="77777777" w:rsidTr="00E82502">
        <w:trPr>
          <w:cantSplit/>
          <w:trHeight w:val="440"/>
        </w:trPr>
        <w:tc>
          <w:tcPr>
            <w:tcW w:w="9252" w:type="dxa"/>
          </w:tcPr>
          <w:p w14:paraId="018D0563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6213848F" w14:textId="77777777" w:rsidTr="00E82502">
        <w:trPr>
          <w:cantSplit/>
          <w:trHeight w:val="440"/>
        </w:trPr>
        <w:tc>
          <w:tcPr>
            <w:tcW w:w="9252" w:type="dxa"/>
          </w:tcPr>
          <w:p w14:paraId="1C14B940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72F3D5E5" w14:textId="77777777" w:rsidTr="00E82502">
        <w:trPr>
          <w:cantSplit/>
          <w:trHeight w:val="440"/>
        </w:trPr>
        <w:tc>
          <w:tcPr>
            <w:tcW w:w="9252" w:type="dxa"/>
          </w:tcPr>
          <w:p w14:paraId="21D13BE7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655025CE" w14:textId="77777777" w:rsidTr="00E82502">
        <w:trPr>
          <w:cantSplit/>
          <w:trHeight w:val="440"/>
        </w:trPr>
        <w:tc>
          <w:tcPr>
            <w:tcW w:w="9252" w:type="dxa"/>
          </w:tcPr>
          <w:p w14:paraId="0F61AF4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318CE3D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050EAFA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1F74E0F3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61E690D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4EC74087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75155B" w14:textId="77777777" w:rsidR="00662BE8" w:rsidRDefault="00662BE8" w:rsidP="001007E7">
      <w:pPr>
        <w:spacing w:after="0" w:line="240" w:lineRule="auto"/>
      </w:pPr>
      <w:r>
        <w:separator/>
      </w:r>
    </w:p>
  </w:endnote>
  <w:endnote w:type="continuationSeparator" w:id="0">
    <w:p w14:paraId="29A98CFC" w14:textId="77777777" w:rsidR="00662BE8" w:rsidRDefault="00662BE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582FF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55EA0662" wp14:editId="0E03B8F1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FDAB923" wp14:editId="44FD4769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6FE8A7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1B3D47D4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FDAB92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776FE8A7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1B3D47D4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3A95CDD" wp14:editId="535C5C55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1BB1B1D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A95CDD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31BB1B1D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272F42E9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5B26A90D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53051B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59BB5B81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03B23A1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0659FE" w14:textId="77777777" w:rsidR="00662BE8" w:rsidRDefault="00662BE8" w:rsidP="001007E7">
      <w:pPr>
        <w:spacing w:after="0" w:line="240" w:lineRule="auto"/>
      </w:pPr>
      <w:r>
        <w:separator/>
      </w:r>
    </w:p>
  </w:footnote>
  <w:footnote w:type="continuationSeparator" w:id="0">
    <w:p w14:paraId="1BE6BC49" w14:textId="77777777" w:rsidR="00662BE8" w:rsidRDefault="00662BE8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466B0"/>
    <w:rsid w:val="00157600"/>
    <w:rsid w:val="00170EC5"/>
    <w:rsid w:val="00181E8D"/>
    <w:rsid w:val="00194FF2"/>
    <w:rsid w:val="001A3F92"/>
    <w:rsid w:val="001F73A7"/>
    <w:rsid w:val="002009A7"/>
    <w:rsid w:val="002273EE"/>
    <w:rsid w:val="00253DBA"/>
    <w:rsid w:val="0026335F"/>
    <w:rsid w:val="00272184"/>
    <w:rsid w:val="00295BD4"/>
    <w:rsid w:val="002B07BB"/>
    <w:rsid w:val="002D451D"/>
    <w:rsid w:val="002E1412"/>
    <w:rsid w:val="00314023"/>
    <w:rsid w:val="00341484"/>
    <w:rsid w:val="003858DC"/>
    <w:rsid w:val="00392351"/>
    <w:rsid w:val="00393639"/>
    <w:rsid w:val="003A6141"/>
    <w:rsid w:val="00404131"/>
    <w:rsid w:val="0042490F"/>
    <w:rsid w:val="004379A6"/>
    <w:rsid w:val="0044234A"/>
    <w:rsid w:val="0045474A"/>
    <w:rsid w:val="0045499E"/>
    <w:rsid w:val="00456C17"/>
    <w:rsid w:val="00466B9C"/>
    <w:rsid w:val="004B30DA"/>
    <w:rsid w:val="004D45A8"/>
    <w:rsid w:val="00535962"/>
    <w:rsid w:val="00611A07"/>
    <w:rsid w:val="0062592A"/>
    <w:rsid w:val="006506D0"/>
    <w:rsid w:val="00651E48"/>
    <w:rsid w:val="00662BE8"/>
    <w:rsid w:val="00666D56"/>
    <w:rsid w:val="006709BC"/>
    <w:rsid w:val="006A5E15"/>
    <w:rsid w:val="006F567F"/>
    <w:rsid w:val="00725091"/>
    <w:rsid w:val="00780880"/>
    <w:rsid w:val="007B0E1F"/>
    <w:rsid w:val="007B6F6F"/>
    <w:rsid w:val="00820C9F"/>
    <w:rsid w:val="0082707E"/>
    <w:rsid w:val="008315B0"/>
    <w:rsid w:val="00874A65"/>
    <w:rsid w:val="008B3AE5"/>
    <w:rsid w:val="008C388B"/>
    <w:rsid w:val="00966EEE"/>
    <w:rsid w:val="00977C54"/>
    <w:rsid w:val="009C5D07"/>
    <w:rsid w:val="00A16099"/>
    <w:rsid w:val="00A640BD"/>
    <w:rsid w:val="00A641A7"/>
    <w:rsid w:val="00A72F42"/>
    <w:rsid w:val="00AD7919"/>
    <w:rsid w:val="00AE056E"/>
    <w:rsid w:val="00AF2E6B"/>
    <w:rsid w:val="00B503F8"/>
    <w:rsid w:val="00B62EEF"/>
    <w:rsid w:val="00B97B51"/>
    <w:rsid w:val="00BA0007"/>
    <w:rsid w:val="00BB1D79"/>
    <w:rsid w:val="00BC1D0C"/>
    <w:rsid w:val="00BC61BD"/>
    <w:rsid w:val="00BD1586"/>
    <w:rsid w:val="00C078CB"/>
    <w:rsid w:val="00C20584"/>
    <w:rsid w:val="00C22DBE"/>
    <w:rsid w:val="00C5078F"/>
    <w:rsid w:val="00C66D08"/>
    <w:rsid w:val="00C7470C"/>
    <w:rsid w:val="00CA0E82"/>
    <w:rsid w:val="00CA164C"/>
    <w:rsid w:val="00CA4661"/>
    <w:rsid w:val="00CE67A3"/>
    <w:rsid w:val="00D04FE2"/>
    <w:rsid w:val="00D1201E"/>
    <w:rsid w:val="00D24FA7"/>
    <w:rsid w:val="00D45A3E"/>
    <w:rsid w:val="00D64696"/>
    <w:rsid w:val="00D74ADB"/>
    <w:rsid w:val="00D7710E"/>
    <w:rsid w:val="00D90D49"/>
    <w:rsid w:val="00D9600B"/>
    <w:rsid w:val="00DA5299"/>
    <w:rsid w:val="00DB0768"/>
    <w:rsid w:val="00DC5D96"/>
    <w:rsid w:val="00DD4F3E"/>
    <w:rsid w:val="00E13E55"/>
    <w:rsid w:val="00E36A04"/>
    <w:rsid w:val="00E82502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98D6026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61CBD-8985-4302-BCB0-3B67E1CD1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5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Pamela Peguero Vasquez</cp:lastModifiedBy>
  <cp:revision>11</cp:revision>
  <cp:lastPrinted>2011-03-04T18:48:00Z</cp:lastPrinted>
  <dcterms:created xsi:type="dcterms:W3CDTF">2014-01-15T13:04:00Z</dcterms:created>
  <dcterms:modified xsi:type="dcterms:W3CDTF">2026-08-19T19:04:00Z</dcterms:modified>
</cp:coreProperties>
</file>